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4504" w:rsidRPr="00FF15F4" w:rsidRDefault="00594504" w:rsidP="00CA49B0">
      <w:pPr>
        <w:spacing w:line="360" w:lineRule="auto"/>
        <w:jc w:val="center"/>
        <w:rPr>
          <w:kern w:val="36"/>
          <w:sz w:val="28"/>
          <w:szCs w:val="28"/>
        </w:rPr>
      </w:pPr>
      <w:bookmarkStart w:id="0" w:name="_GoBack"/>
      <w:bookmarkEnd w:id="0"/>
      <w:r w:rsidRPr="00FF15F4">
        <w:rPr>
          <w:kern w:val="36"/>
          <w:sz w:val="28"/>
          <w:szCs w:val="28"/>
        </w:rPr>
        <w:t xml:space="preserve">СВЕДЕНИЯ </w:t>
      </w:r>
    </w:p>
    <w:p w:rsidR="00594504" w:rsidRPr="00FF15F4" w:rsidRDefault="00594504" w:rsidP="00CA49B0">
      <w:pPr>
        <w:spacing w:line="360" w:lineRule="auto"/>
        <w:jc w:val="center"/>
        <w:rPr>
          <w:kern w:val="36"/>
          <w:sz w:val="28"/>
          <w:szCs w:val="28"/>
        </w:rPr>
      </w:pPr>
      <w:r w:rsidRPr="00FF15F4">
        <w:rPr>
          <w:kern w:val="36"/>
          <w:sz w:val="28"/>
          <w:szCs w:val="28"/>
        </w:rPr>
        <w:t>О ДОХОДАХ, ОБ ИМУЩЕСТВЕ И ОБЯЗАТЕЛЬСТВАХ ИМУЩЕСТВЕННОГО ХАРАКТЕРА</w:t>
      </w:r>
    </w:p>
    <w:p w:rsidR="00594504" w:rsidRPr="00FF15F4" w:rsidRDefault="00FF15F4" w:rsidP="00CA49B0">
      <w:pPr>
        <w:spacing w:line="360" w:lineRule="auto"/>
        <w:jc w:val="center"/>
        <w:rPr>
          <w:kern w:val="36"/>
          <w:sz w:val="28"/>
          <w:szCs w:val="28"/>
        </w:rPr>
      </w:pPr>
      <w:r w:rsidRPr="00FF15F4">
        <w:rPr>
          <w:kern w:val="36"/>
          <w:sz w:val="28"/>
          <w:szCs w:val="28"/>
        </w:rPr>
        <w:t>ЕЛИСЕЕВОЙ ТАТЬЯНЫ АЛЕКСАНДРОВНЫ</w:t>
      </w:r>
      <w:r w:rsidR="00594504" w:rsidRPr="00FF15F4">
        <w:rPr>
          <w:kern w:val="36"/>
          <w:sz w:val="28"/>
          <w:szCs w:val="28"/>
        </w:rPr>
        <w:t xml:space="preserve"> И ЧЛЕНОВ Е</w:t>
      </w:r>
      <w:r w:rsidR="00E16061">
        <w:rPr>
          <w:kern w:val="36"/>
          <w:sz w:val="28"/>
          <w:szCs w:val="28"/>
        </w:rPr>
        <w:t>Ё</w:t>
      </w:r>
      <w:r w:rsidR="00594504" w:rsidRPr="00FF15F4">
        <w:rPr>
          <w:kern w:val="36"/>
          <w:sz w:val="28"/>
          <w:szCs w:val="28"/>
        </w:rPr>
        <w:t xml:space="preserve"> СЕМЬИ</w:t>
      </w:r>
      <w:r w:rsidRPr="00FF15F4">
        <w:rPr>
          <w:kern w:val="36"/>
          <w:sz w:val="28"/>
          <w:szCs w:val="28"/>
        </w:rPr>
        <w:t>.</w:t>
      </w:r>
      <w:hyperlink r:id="rId8" w:history="1"/>
    </w:p>
    <w:p w:rsidR="00B2761A" w:rsidRPr="00FF15F4" w:rsidRDefault="00B2761A" w:rsidP="00FF15F4">
      <w:pPr>
        <w:jc w:val="center"/>
        <w:rPr>
          <w:kern w:val="36"/>
          <w:sz w:val="32"/>
          <w:szCs w:val="32"/>
        </w:rPr>
      </w:pPr>
      <w:r w:rsidRPr="00FF15F4">
        <w:rPr>
          <w:kern w:val="36"/>
          <w:sz w:val="32"/>
          <w:szCs w:val="32"/>
        </w:rPr>
        <w:t>з</w:t>
      </w:r>
      <w:r w:rsidR="00594504" w:rsidRPr="00FF15F4">
        <w:rPr>
          <w:kern w:val="36"/>
          <w:sz w:val="32"/>
          <w:szCs w:val="32"/>
        </w:rPr>
        <w:t>аместитель начальника управления бух. учета и отчетности</w:t>
      </w:r>
    </w:p>
    <w:p w:rsidR="00FF15F4" w:rsidRDefault="00594504" w:rsidP="00B2761A">
      <w:pPr>
        <w:rPr>
          <w:kern w:val="36"/>
          <w:sz w:val="28"/>
          <w:szCs w:val="28"/>
        </w:rPr>
      </w:pPr>
      <w:r>
        <w:rPr>
          <w:kern w:val="36"/>
          <w:sz w:val="28"/>
          <w:szCs w:val="28"/>
        </w:rPr>
        <w:t xml:space="preserve">                                               </w:t>
      </w:r>
      <w:r w:rsidR="00B2761A">
        <w:rPr>
          <w:kern w:val="36"/>
          <w:sz w:val="28"/>
          <w:szCs w:val="28"/>
        </w:rPr>
        <w:t xml:space="preserve">    </w:t>
      </w:r>
      <w:r>
        <w:rPr>
          <w:kern w:val="36"/>
          <w:sz w:val="28"/>
          <w:szCs w:val="28"/>
        </w:rPr>
        <w:t xml:space="preserve">       </w:t>
      </w:r>
    </w:p>
    <w:p w:rsidR="00594504" w:rsidRPr="00B2761A" w:rsidRDefault="00594504" w:rsidP="00FF15F4">
      <w:pPr>
        <w:jc w:val="center"/>
        <w:rPr>
          <w:kern w:val="36"/>
          <w:sz w:val="28"/>
          <w:szCs w:val="28"/>
          <w:u w:val="single"/>
        </w:rPr>
      </w:pPr>
      <w:r w:rsidRPr="00B2761A">
        <w:rPr>
          <w:kern w:val="36"/>
          <w:sz w:val="28"/>
          <w:szCs w:val="28"/>
          <w:u w:val="single"/>
        </w:rPr>
        <w:t>за период с 1 января по 31 декабря 2012 года</w:t>
      </w:r>
    </w:p>
    <w:p w:rsidR="00B2761A" w:rsidRDefault="00B2761A" w:rsidP="00B2761A">
      <w:pPr>
        <w:rPr>
          <w:kern w:val="36"/>
          <w:sz w:val="28"/>
          <w:szCs w:val="28"/>
        </w:rPr>
      </w:pPr>
    </w:p>
    <w:tbl>
      <w:tblPr>
        <w:tblW w:w="15452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2126"/>
        <w:gridCol w:w="1843"/>
        <w:gridCol w:w="1134"/>
        <w:gridCol w:w="1701"/>
        <w:gridCol w:w="1701"/>
        <w:gridCol w:w="1843"/>
        <w:gridCol w:w="1134"/>
        <w:gridCol w:w="2126"/>
      </w:tblGrid>
      <w:tr w:rsidR="00594504" w:rsidRPr="008F568B" w:rsidTr="00793693">
        <w:tc>
          <w:tcPr>
            <w:tcW w:w="1844" w:type="dxa"/>
            <w:vMerge w:val="restart"/>
          </w:tcPr>
          <w:p w:rsidR="00594504" w:rsidRPr="007F318E" w:rsidRDefault="00594504" w:rsidP="00E132FD">
            <w:pPr>
              <w:spacing w:line="360" w:lineRule="auto"/>
              <w:rPr>
                <w:kern w:val="36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594504" w:rsidRPr="007F318E" w:rsidRDefault="00594504" w:rsidP="00D03A62">
            <w:pPr>
              <w:jc w:val="center"/>
              <w:rPr>
                <w:kern w:val="36"/>
                <w:sz w:val="24"/>
                <w:szCs w:val="24"/>
              </w:rPr>
            </w:pPr>
            <w:r w:rsidRPr="007F318E">
              <w:rPr>
                <w:kern w:val="36"/>
                <w:sz w:val="24"/>
                <w:szCs w:val="24"/>
              </w:rPr>
              <w:t xml:space="preserve">Декларированный годовой доход за  </w:t>
            </w:r>
            <w:r>
              <w:rPr>
                <w:kern w:val="36"/>
                <w:sz w:val="24"/>
                <w:szCs w:val="24"/>
              </w:rPr>
              <w:t>2012</w:t>
            </w:r>
            <w:r w:rsidR="00D03A62">
              <w:rPr>
                <w:kern w:val="36"/>
                <w:sz w:val="24"/>
                <w:szCs w:val="24"/>
              </w:rPr>
              <w:t xml:space="preserve"> </w:t>
            </w:r>
            <w:r w:rsidRPr="007F318E">
              <w:rPr>
                <w:kern w:val="36"/>
                <w:sz w:val="24"/>
                <w:szCs w:val="24"/>
              </w:rPr>
              <w:t>год</w:t>
            </w:r>
          </w:p>
          <w:p w:rsidR="00594504" w:rsidRPr="007F318E" w:rsidRDefault="00594504" w:rsidP="00D03A62">
            <w:pPr>
              <w:jc w:val="center"/>
              <w:rPr>
                <w:kern w:val="36"/>
                <w:sz w:val="24"/>
                <w:szCs w:val="24"/>
              </w:rPr>
            </w:pPr>
            <w:r w:rsidRPr="007F318E">
              <w:rPr>
                <w:kern w:val="36"/>
                <w:sz w:val="24"/>
                <w:szCs w:val="24"/>
              </w:rPr>
              <w:t>(руб.)</w:t>
            </w:r>
          </w:p>
        </w:tc>
        <w:tc>
          <w:tcPr>
            <w:tcW w:w="6379" w:type="dxa"/>
            <w:gridSpan w:val="4"/>
          </w:tcPr>
          <w:p w:rsidR="00594504" w:rsidRPr="007F318E" w:rsidRDefault="00594504" w:rsidP="00E132FD">
            <w:pPr>
              <w:jc w:val="center"/>
              <w:rPr>
                <w:kern w:val="36"/>
                <w:sz w:val="24"/>
                <w:szCs w:val="24"/>
              </w:rPr>
            </w:pPr>
            <w:r w:rsidRPr="007F318E">
              <w:rPr>
                <w:kern w:val="36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103" w:type="dxa"/>
            <w:gridSpan w:val="3"/>
          </w:tcPr>
          <w:p w:rsidR="00594504" w:rsidRPr="007F318E" w:rsidRDefault="00594504" w:rsidP="00E132FD">
            <w:pPr>
              <w:jc w:val="center"/>
              <w:rPr>
                <w:kern w:val="36"/>
                <w:sz w:val="24"/>
                <w:szCs w:val="24"/>
              </w:rPr>
            </w:pPr>
            <w:r w:rsidRPr="007F318E">
              <w:rPr>
                <w:kern w:val="36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594504" w:rsidRPr="008F568B" w:rsidTr="00793693">
        <w:tc>
          <w:tcPr>
            <w:tcW w:w="1844" w:type="dxa"/>
            <w:vMerge/>
          </w:tcPr>
          <w:p w:rsidR="00594504" w:rsidRPr="007F318E" w:rsidRDefault="00594504" w:rsidP="00E132FD">
            <w:pPr>
              <w:spacing w:line="360" w:lineRule="auto"/>
              <w:rPr>
                <w:kern w:val="36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594504" w:rsidRPr="007F318E" w:rsidRDefault="00594504" w:rsidP="00E132FD">
            <w:pPr>
              <w:spacing w:line="360" w:lineRule="auto"/>
              <w:rPr>
                <w:kern w:val="36"/>
                <w:sz w:val="24"/>
                <w:szCs w:val="24"/>
              </w:rPr>
            </w:pPr>
          </w:p>
        </w:tc>
        <w:tc>
          <w:tcPr>
            <w:tcW w:w="1843" w:type="dxa"/>
          </w:tcPr>
          <w:p w:rsidR="00594504" w:rsidRPr="007F318E" w:rsidRDefault="00594504" w:rsidP="00E132FD">
            <w:pPr>
              <w:jc w:val="center"/>
              <w:rPr>
                <w:kern w:val="36"/>
                <w:sz w:val="24"/>
                <w:szCs w:val="24"/>
              </w:rPr>
            </w:pPr>
            <w:r w:rsidRPr="007F318E">
              <w:rPr>
                <w:kern w:val="36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594504" w:rsidRPr="007F318E" w:rsidRDefault="00594504" w:rsidP="00793693">
            <w:pPr>
              <w:jc w:val="center"/>
              <w:rPr>
                <w:kern w:val="36"/>
                <w:sz w:val="24"/>
                <w:szCs w:val="24"/>
              </w:rPr>
            </w:pPr>
            <w:r w:rsidRPr="007F318E">
              <w:rPr>
                <w:kern w:val="36"/>
                <w:sz w:val="24"/>
                <w:szCs w:val="24"/>
              </w:rPr>
              <w:t>площадь</w:t>
            </w:r>
          </w:p>
          <w:p w:rsidR="00594504" w:rsidRPr="007F318E" w:rsidRDefault="00594504" w:rsidP="00793693">
            <w:pPr>
              <w:jc w:val="center"/>
              <w:rPr>
                <w:kern w:val="36"/>
                <w:sz w:val="24"/>
                <w:szCs w:val="24"/>
              </w:rPr>
            </w:pPr>
            <w:r w:rsidRPr="007F318E">
              <w:rPr>
                <w:kern w:val="36"/>
                <w:sz w:val="24"/>
                <w:szCs w:val="24"/>
              </w:rPr>
              <w:t>(кв. м.)</w:t>
            </w:r>
          </w:p>
        </w:tc>
        <w:tc>
          <w:tcPr>
            <w:tcW w:w="1701" w:type="dxa"/>
          </w:tcPr>
          <w:p w:rsidR="00594504" w:rsidRPr="007F318E" w:rsidRDefault="00594504" w:rsidP="00E132FD">
            <w:pPr>
              <w:jc w:val="center"/>
              <w:rPr>
                <w:kern w:val="36"/>
                <w:sz w:val="24"/>
                <w:szCs w:val="24"/>
              </w:rPr>
            </w:pPr>
            <w:r w:rsidRPr="007F318E">
              <w:rPr>
                <w:kern w:val="36"/>
                <w:sz w:val="24"/>
                <w:szCs w:val="24"/>
              </w:rPr>
              <w:t>страна расположения</w:t>
            </w:r>
          </w:p>
        </w:tc>
        <w:tc>
          <w:tcPr>
            <w:tcW w:w="1701" w:type="dxa"/>
          </w:tcPr>
          <w:p w:rsidR="00594504" w:rsidRPr="007F318E" w:rsidRDefault="00594504" w:rsidP="00E132FD">
            <w:pPr>
              <w:jc w:val="center"/>
              <w:rPr>
                <w:kern w:val="36"/>
                <w:sz w:val="24"/>
                <w:szCs w:val="24"/>
              </w:rPr>
            </w:pPr>
            <w:r w:rsidRPr="007F318E">
              <w:rPr>
                <w:kern w:val="36"/>
                <w:sz w:val="24"/>
                <w:szCs w:val="24"/>
              </w:rPr>
              <w:t>транспортные средства</w:t>
            </w:r>
          </w:p>
        </w:tc>
        <w:tc>
          <w:tcPr>
            <w:tcW w:w="1843" w:type="dxa"/>
          </w:tcPr>
          <w:p w:rsidR="00594504" w:rsidRPr="007F318E" w:rsidRDefault="00594504" w:rsidP="00E132FD">
            <w:pPr>
              <w:jc w:val="center"/>
              <w:rPr>
                <w:kern w:val="36"/>
                <w:sz w:val="24"/>
                <w:szCs w:val="24"/>
              </w:rPr>
            </w:pPr>
            <w:r w:rsidRPr="007F318E">
              <w:rPr>
                <w:kern w:val="36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594504" w:rsidRPr="007F318E" w:rsidRDefault="00594504" w:rsidP="00793693">
            <w:pPr>
              <w:spacing w:line="360" w:lineRule="auto"/>
              <w:jc w:val="center"/>
              <w:rPr>
                <w:kern w:val="36"/>
                <w:sz w:val="24"/>
                <w:szCs w:val="24"/>
              </w:rPr>
            </w:pPr>
            <w:r w:rsidRPr="007F318E">
              <w:rPr>
                <w:kern w:val="36"/>
                <w:sz w:val="24"/>
                <w:szCs w:val="24"/>
              </w:rPr>
              <w:t>площадь</w:t>
            </w:r>
          </w:p>
          <w:p w:rsidR="00594504" w:rsidRPr="007F318E" w:rsidRDefault="00594504" w:rsidP="00793693">
            <w:pPr>
              <w:jc w:val="center"/>
              <w:rPr>
                <w:kern w:val="36"/>
                <w:sz w:val="24"/>
                <w:szCs w:val="24"/>
              </w:rPr>
            </w:pPr>
            <w:r w:rsidRPr="007F318E">
              <w:rPr>
                <w:kern w:val="36"/>
                <w:sz w:val="24"/>
                <w:szCs w:val="24"/>
              </w:rPr>
              <w:t>(кв. м.)</w:t>
            </w:r>
          </w:p>
        </w:tc>
        <w:tc>
          <w:tcPr>
            <w:tcW w:w="2126" w:type="dxa"/>
          </w:tcPr>
          <w:p w:rsidR="00594504" w:rsidRPr="007F318E" w:rsidRDefault="00594504" w:rsidP="00E132FD">
            <w:pPr>
              <w:jc w:val="center"/>
              <w:rPr>
                <w:kern w:val="36"/>
                <w:sz w:val="24"/>
                <w:szCs w:val="24"/>
              </w:rPr>
            </w:pPr>
            <w:r w:rsidRPr="007F318E">
              <w:rPr>
                <w:kern w:val="36"/>
                <w:sz w:val="24"/>
                <w:szCs w:val="24"/>
              </w:rPr>
              <w:t>страна расположения</w:t>
            </w:r>
          </w:p>
        </w:tc>
      </w:tr>
      <w:tr w:rsidR="00594504" w:rsidRPr="008F568B" w:rsidTr="00793693">
        <w:tc>
          <w:tcPr>
            <w:tcW w:w="1844" w:type="dxa"/>
          </w:tcPr>
          <w:p w:rsidR="00594504" w:rsidRPr="007F318E" w:rsidRDefault="00B5191F" w:rsidP="00E132FD">
            <w:pPr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Елисеева Татьяна Александровна</w:t>
            </w:r>
          </w:p>
        </w:tc>
        <w:tc>
          <w:tcPr>
            <w:tcW w:w="2126" w:type="dxa"/>
          </w:tcPr>
          <w:p w:rsidR="00594504" w:rsidRPr="007F318E" w:rsidRDefault="00B5191F" w:rsidP="00E132FD">
            <w:pPr>
              <w:spacing w:line="360" w:lineRule="auto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634060</w:t>
            </w:r>
          </w:p>
        </w:tc>
        <w:tc>
          <w:tcPr>
            <w:tcW w:w="1843" w:type="dxa"/>
          </w:tcPr>
          <w:p w:rsidR="00594504" w:rsidRDefault="00594504" w:rsidP="00793693">
            <w:pPr>
              <w:spacing w:line="240" w:lineRule="atLeast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Квартира</w:t>
            </w:r>
          </w:p>
          <w:p w:rsidR="00594504" w:rsidRDefault="00594504" w:rsidP="00793693">
            <w:pPr>
              <w:spacing w:line="240" w:lineRule="atLeast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(собственная)</w:t>
            </w:r>
          </w:p>
          <w:p w:rsidR="00793693" w:rsidRDefault="00793693" w:rsidP="00793693">
            <w:pPr>
              <w:spacing w:line="240" w:lineRule="atLeast"/>
              <w:rPr>
                <w:kern w:val="36"/>
                <w:sz w:val="24"/>
                <w:szCs w:val="24"/>
              </w:rPr>
            </w:pPr>
          </w:p>
          <w:p w:rsidR="00594504" w:rsidRDefault="00594504" w:rsidP="006D7C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594504" w:rsidRPr="006D7C7F" w:rsidRDefault="00594504" w:rsidP="00440C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(собственная)</w:t>
            </w:r>
          </w:p>
        </w:tc>
        <w:tc>
          <w:tcPr>
            <w:tcW w:w="1134" w:type="dxa"/>
          </w:tcPr>
          <w:p w:rsidR="00594504" w:rsidRDefault="00594504" w:rsidP="00793693">
            <w:pPr>
              <w:spacing w:line="240" w:lineRule="atLeast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52,5</w:t>
            </w:r>
          </w:p>
          <w:p w:rsidR="00594504" w:rsidRDefault="00594504" w:rsidP="00793693">
            <w:pPr>
              <w:spacing w:line="240" w:lineRule="atLeast"/>
              <w:rPr>
                <w:sz w:val="24"/>
                <w:szCs w:val="24"/>
              </w:rPr>
            </w:pPr>
          </w:p>
          <w:p w:rsidR="00594504" w:rsidRDefault="00594504" w:rsidP="00793693">
            <w:pPr>
              <w:spacing w:line="240" w:lineRule="atLeast"/>
              <w:rPr>
                <w:sz w:val="24"/>
                <w:szCs w:val="24"/>
              </w:rPr>
            </w:pPr>
          </w:p>
          <w:p w:rsidR="00594504" w:rsidRPr="006D7C7F" w:rsidRDefault="00594504" w:rsidP="00793693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:rsidR="00594504" w:rsidRDefault="00594504" w:rsidP="00793693">
            <w:pPr>
              <w:spacing w:line="240" w:lineRule="atLeast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Российская федерация</w:t>
            </w:r>
          </w:p>
          <w:p w:rsidR="00793693" w:rsidRDefault="00793693" w:rsidP="00793693">
            <w:pPr>
              <w:spacing w:line="240" w:lineRule="atLeast"/>
              <w:rPr>
                <w:sz w:val="24"/>
                <w:szCs w:val="24"/>
              </w:rPr>
            </w:pPr>
          </w:p>
          <w:p w:rsidR="00594504" w:rsidRDefault="00594504" w:rsidP="00793693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федерация</w:t>
            </w:r>
          </w:p>
          <w:p w:rsidR="00594504" w:rsidRDefault="00594504" w:rsidP="006D7C7F">
            <w:pPr>
              <w:rPr>
                <w:sz w:val="24"/>
                <w:szCs w:val="24"/>
              </w:rPr>
            </w:pPr>
          </w:p>
          <w:p w:rsidR="00594504" w:rsidRPr="006D7C7F" w:rsidRDefault="00594504" w:rsidP="006D7C7F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94504" w:rsidRPr="007F318E" w:rsidRDefault="00594504" w:rsidP="00793693">
            <w:pPr>
              <w:spacing w:line="240" w:lineRule="atLeast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 xml:space="preserve">Авто.- легковой Т-Каролла </w:t>
            </w:r>
          </w:p>
        </w:tc>
        <w:tc>
          <w:tcPr>
            <w:tcW w:w="1843" w:type="dxa"/>
          </w:tcPr>
          <w:p w:rsidR="00594504" w:rsidRPr="007F318E" w:rsidRDefault="00594504" w:rsidP="00E132FD">
            <w:pPr>
              <w:spacing w:line="360" w:lineRule="auto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Гараж</w:t>
            </w:r>
          </w:p>
        </w:tc>
        <w:tc>
          <w:tcPr>
            <w:tcW w:w="1134" w:type="dxa"/>
          </w:tcPr>
          <w:p w:rsidR="00594504" w:rsidRPr="007F318E" w:rsidRDefault="00594504" w:rsidP="00E132FD">
            <w:pPr>
              <w:spacing w:line="360" w:lineRule="auto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18</w:t>
            </w:r>
          </w:p>
        </w:tc>
        <w:tc>
          <w:tcPr>
            <w:tcW w:w="2126" w:type="dxa"/>
          </w:tcPr>
          <w:p w:rsidR="00594504" w:rsidRPr="007F318E" w:rsidRDefault="00594504" w:rsidP="00793693">
            <w:pPr>
              <w:spacing w:line="240" w:lineRule="atLeast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Российская федерация</w:t>
            </w:r>
          </w:p>
        </w:tc>
      </w:tr>
    </w:tbl>
    <w:p w:rsidR="00594504" w:rsidRPr="00530D7C" w:rsidRDefault="00594504" w:rsidP="00CA49B0">
      <w:pPr>
        <w:autoSpaceDE w:val="0"/>
        <w:autoSpaceDN w:val="0"/>
        <w:adjustRightInd w:val="0"/>
        <w:jc w:val="both"/>
      </w:pPr>
    </w:p>
    <w:sectPr w:rsidR="00594504" w:rsidRPr="00530D7C" w:rsidSect="0082141A">
      <w:headerReference w:type="even" r:id="rId9"/>
      <w:headerReference w:type="default" r:id="rId10"/>
      <w:pgSz w:w="16840" w:h="11907" w:orient="landscape"/>
      <w:pgMar w:top="851" w:right="1134" w:bottom="851" w:left="1134" w:header="284" w:footer="28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6303" w:rsidRDefault="003F6303">
      <w:r>
        <w:separator/>
      </w:r>
    </w:p>
  </w:endnote>
  <w:endnote w:type="continuationSeparator" w:id="0">
    <w:p w:rsidR="003F6303" w:rsidRDefault="003F63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6303" w:rsidRDefault="003F6303">
      <w:r>
        <w:separator/>
      </w:r>
    </w:p>
  </w:footnote>
  <w:footnote w:type="continuationSeparator" w:id="0">
    <w:p w:rsidR="003F6303" w:rsidRDefault="003F63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4504" w:rsidRDefault="00594504" w:rsidP="00CA49B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94504" w:rsidRDefault="00594504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4504" w:rsidRDefault="00594504" w:rsidP="00CA49B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D3CFF">
      <w:rPr>
        <w:rStyle w:val="a5"/>
        <w:noProof/>
      </w:rPr>
      <w:t>1</w:t>
    </w:r>
    <w:r>
      <w:rPr>
        <w:rStyle w:val="a5"/>
      </w:rPr>
      <w:fldChar w:fldCharType="end"/>
    </w:r>
  </w:p>
  <w:p w:rsidR="00594504" w:rsidRDefault="00594504" w:rsidP="0082141A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93A05"/>
    <w:multiLevelType w:val="singleLevel"/>
    <w:tmpl w:val="197885E8"/>
    <w:lvl w:ilvl="0">
      <w:numFmt w:val="bullet"/>
      <w:lvlText w:val="-"/>
      <w:lvlJc w:val="left"/>
      <w:pPr>
        <w:tabs>
          <w:tab w:val="num" w:pos="2250"/>
        </w:tabs>
        <w:ind w:left="2250" w:hanging="360"/>
      </w:pPr>
      <w:rPr>
        <w:rFonts w:hint="default"/>
      </w:rPr>
    </w:lvl>
  </w:abstractNum>
  <w:abstractNum w:abstractNumId="1">
    <w:nsid w:val="0ACA071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>
    <w:nsid w:val="0DCA2A34"/>
    <w:multiLevelType w:val="singleLevel"/>
    <w:tmpl w:val="7E3C4666"/>
    <w:lvl w:ilvl="0">
      <w:start w:val="2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3">
    <w:nsid w:val="12520E70"/>
    <w:multiLevelType w:val="singleLevel"/>
    <w:tmpl w:val="FF2C02BC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</w:abstractNum>
  <w:abstractNum w:abstractNumId="4">
    <w:nsid w:val="162E13A9"/>
    <w:multiLevelType w:val="singleLevel"/>
    <w:tmpl w:val="C9E021B6"/>
    <w:lvl w:ilvl="0">
      <w:numFmt w:val="bullet"/>
      <w:lvlText w:val=""/>
      <w:lvlJc w:val="left"/>
      <w:pPr>
        <w:tabs>
          <w:tab w:val="num" w:pos="3645"/>
        </w:tabs>
        <w:ind w:left="3645" w:hanging="3645"/>
      </w:pPr>
      <w:rPr>
        <w:rFonts w:ascii="Symbol" w:hAnsi="Symbol" w:hint="default"/>
      </w:rPr>
    </w:lvl>
  </w:abstractNum>
  <w:abstractNum w:abstractNumId="5">
    <w:nsid w:val="35890AD2"/>
    <w:multiLevelType w:val="hybridMultilevel"/>
    <w:tmpl w:val="5358AF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93607A6"/>
    <w:multiLevelType w:val="hybridMultilevel"/>
    <w:tmpl w:val="3EC470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50D130EB"/>
    <w:multiLevelType w:val="hybridMultilevel"/>
    <w:tmpl w:val="9B58F2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67C1356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9">
    <w:nsid w:val="683345F8"/>
    <w:multiLevelType w:val="singleLevel"/>
    <w:tmpl w:val="4A7E2BE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68B12B38"/>
    <w:multiLevelType w:val="singleLevel"/>
    <w:tmpl w:val="4A7E2BE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8"/>
  </w:num>
  <w:num w:numId="6">
    <w:abstractNumId w:val="9"/>
  </w:num>
  <w:num w:numId="7">
    <w:abstractNumId w:val="10"/>
  </w:num>
  <w:num w:numId="8">
    <w:abstractNumId w:val="5"/>
  </w:num>
  <w:num w:numId="9">
    <w:abstractNumId w:val="2"/>
  </w:num>
  <w:num w:numId="10">
    <w:abstractNumId w:val="6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27FBE"/>
    <w:rsid w:val="000107C4"/>
    <w:rsid w:val="000128BD"/>
    <w:rsid w:val="00013EB5"/>
    <w:rsid w:val="000557F0"/>
    <w:rsid w:val="00060F0B"/>
    <w:rsid w:val="000646B7"/>
    <w:rsid w:val="000970AA"/>
    <w:rsid w:val="000C3730"/>
    <w:rsid w:val="000D2EB1"/>
    <w:rsid w:val="000D6536"/>
    <w:rsid w:val="000E29A6"/>
    <w:rsid w:val="00101306"/>
    <w:rsid w:val="00122ECD"/>
    <w:rsid w:val="00155BA3"/>
    <w:rsid w:val="001604A2"/>
    <w:rsid w:val="00176812"/>
    <w:rsid w:val="001929D2"/>
    <w:rsid w:val="001A3618"/>
    <w:rsid w:val="001B2AE1"/>
    <w:rsid w:val="001C6604"/>
    <w:rsid w:val="001D11E5"/>
    <w:rsid w:val="001D24B7"/>
    <w:rsid w:val="001D5920"/>
    <w:rsid w:val="001E1102"/>
    <w:rsid w:val="001E4873"/>
    <w:rsid w:val="001E7FF9"/>
    <w:rsid w:val="002047E4"/>
    <w:rsid w:val="00204F2E"/>
    <w:rsid w:val="002141C7"/>
    <w:rsid w:val="002155FC"/>
    <w:rsid w:val="002203A5"/>
    <w:rsid w:val="00232C6C"/>
    <w:rsid w:val="00250362"/>
    <w:rsid w:val="002861AA"/>
    <w:rsid w:val="002A1150"/>
    <w:rsid w:val="002B7A7A"/>
    <w:rsid w:val="002C4252"/>
    <w:rsid w:val="002C5938"/>
    <w:rsid w:val="00311DA0"/>
    <w:rsid w:val="00321F57"/>
    <w:rsid w:val="0033001C"/>
    <w:rsid w:val="0034774C"/>
    <w:rsid w:val="00361825"/>
    <w:rsid w:val="0036284A"/>
    <w:rsid w:val="0038344D"/>
    <w:rsid w:val="00386407"/>
    <w:rsid w:val="003A567F"/>
    <w:rsid w:val="003B1E69"/>
    <w:rsid w:val="003D2313"/>
    <w:rsid w:val="003D3CFF"/>
    <w:rsid w:val="003D4449"/>
    <w:rsid w:val="003D6BC5"/>
    <w:rsid w:val="003E569C"/>
    <w:rsid w:val="003E6A37"/>
    <w:rsid w:val="003F4C6F"/>
    <w:rsid w:val="003F6303"/>
    <w:rsid w:val="003F6A00"/>
    <w:rsid w:val="00424DE8"/>
    <w:rsid w:val="00425EA5"/>
    <w:rsid w:val="00430864"/>
    <w:rsid w:val="00440CDE"/>
    <w:rsid w:val="00445A66"/>
    <w:rsid w:val="0047411C"/>
    <w:rsid w:val="00477431"/>
    <w:rsid w:val="00482ACB"/>
    <w:rsid w:val="004A55F6"/>
    <w:rsid w:val="004B6BDE"/>
    <w:rsid w:val="004C546A"/>
    <w:rsid w:val="004D0008"/>
    <w:rsid w:val="004D5FB1"/>
    <w:rsid w:val="004E5901"/>
    <w:rsid w:val="00512348"/>
    <w:rsid w:val="005127E5"/>
    <w:rsid w:val="005233C6"/>
    <w:rsid w:val="00524406"/>
    <w:rsid w:val="005278CF"/>
    <w:rsid w:val="00530D7C"/>
    <w:rsid w:val="00547B67"/>
    <w:rsid w:val="00552607"/>
    <w:rsid w:val="005717CD"/>
    <w:rsid w:val="00575DD6"/>
    <w:rsid w:val="00591448"/>
    <w:rsid w:val="00594504"/>
    <w:rsid w:val="0059700B"/>
    <w:rsid w:val="005A5852"/>
    <w:rsid w:val="005D421D"/>
    <w:rsid w:val="005D49D7"/>
    <w:rsid w:val="005E3BA7"/>
    <w:rsid w:val="005E5B20"/>
    <w:rsid w:val="005E70D8"/>
    <w:rsid w:val="005E77FF"/>
    <w:rsid w:val="005F1970"/>
    <w:rsid w:val="005F51D3"/>
    <w:rsid w:val="0061595F"/>
    <w:rsid w:val="0064267E"/>
    <w:rsid w:val="00644E9F"/>
    <w:rsid w:val="006626A1"/>
    <w:rsid w:val="0066281E"/>
    <w:rsid w:val="006652A4"/>
    <w:rsid w:val="00677D58"/>
    <w:rsid w:val="006A0ED7"/>
    <w:rsid w:val="006A1354"/>
    <w:rsid w:val="006B396D"/>
    <w:rsid w:val="006C6EFE"/>
    <w:rsid w:val="006D7C7F"/>
    <w:rsid w:val="006E6B30"/>
    <w:rsid w:val="00701B29"/>
    <w:rsid w:val="007028CC"/>
    <w:rsid w:val="00703AF8"/>
    <w:rsid w:val="00733058"/>
    <w:rsid w:val="007456EC"/>
    <w:rsid w:val="00761B45"/>
    <w:rsid w:val="0078736B"/>
    <w:rsid w:val="00793693"/>
    <w:rsid w:val="007F318E"/>
    <w:rsid w:val="007F6293"/>
    <w:rsid w:val="007F7CE5"/>
    <w:rsid w:val="0082141A"/>
    <w:rsid w:val="00824E7F"/>
    <w:rsid w:val="00832AF9"/>
    <w:rsid w:val="00844DBB"/>
    <w:rsid w:val="00881CC8"/>
    <w:rsid w:val="008E012E"/>
    <w:rsid w:val="008F568B"/>
    <w:rsid w:val="00905F48"/>
    <w:rsid w:val="009168C7"/>
    <w:rsid w:val="00917FC0"/>
    <w:rsid w:val="0092317F"/>
    <w:rsid w:val="009330F1"/>
    <w:rsid w:val="0096602A"/>
    <w:rsid w:val="00986C92"/>
    <w:rsid w:val="00990E86"/>
    <w:rsid w:val="009936F7"/>
    <w:rsid w:val="009A3FCB"/>
    <w:rsid w:val="009A4CC8"/>
    <w:rsid w:val="009B1232"/>
    <w:rsid w:val="009B383B"/>
    <w:rsid w:val="009C0FA9"/>
    <w:rsid w:val="009D0167"/>
    <w:rsid w:val="009D7AA0"/>
    <w:rsid w:val="00A206D1"/>
    <w:rsid w:val="00A2147A"/>
    <w:rsid w:val="00A238FB"/>
    <w:rsid w:val="00A255EB"/>
    <w:rsid w:val="00A539EE"/>
    <w:rsid w:val="00A66FF6"/>
    <w:rsid w:val="00A9103E"/>
    <w:rsid w:val="00A9217F"/>
    <w:rsid w:val="00AA451D"/>
    <w:rsid w:val="00AE1E55"/>
    <w:rsid w:val="00AF388C"/>
    <w:rsid w:val="00B03EFC"/>
    <w:rsid w:val="00B155DA"/>
    <w:rsid w:val="00B245AE"/>
    <w:rsid w:val="00B2761A"/>
    <w:rsid w:val="00B35652"/>
    <w:rsid w:val="00B5191F"/>
    <w:rsid w:val="00B60AE7"/>
    <w:rsid w:val="00B87D40"/>
    <w:rsid w:val="00B92DA3"/>
    <w:rsid w:val="00B96CD1"/>
    <w:rsid w:val="00BB0907"/>
    <w:rsid w:val="00BC0993"/>
    <w:rsid w:val="00BC1836"/>
    <w:rsid w:val="00BD2593"/>
    <w:rsid w:val="00BD4A3A"/>
    <w:rsid w:val="00BF60FF"/>
    <w:rsid w:val="00C03D65"/>
    <w:rsid w:val="00C07EDC"/>
    <w:rsid w:val="00C100D3"/>
    <w:rsid w:val="00C12472"/>
    <w:rsid w:val="00C1696E"/>
    <w:rsid w:val="00C27FBE"/>
    <w:rsid w:val="00C43142"/>
    <w:rsid w:val="00C4349C"/>
    <w:rsid w:val="00C6156C"/>
    <w:rsid w:val="00C7083B"/>
    <w:rsid w:val="00C81700"/>
    <w:rsid w:val="00C85502"/>
    <w:rsid w:val="00C93283"/>
    <w:rsid w:val="00C95D51"/>
    <w:rsid w:val="00CA49B0"/>
    <w:rsid w:val="00CC7EEC"/>
    <w:rsid w:val="00CE1AF4"/>
    <w:rsid w:val="00CF1005"/>
    <w:rsid w:val="00CF3B85"/>
    <w:rsid w:val="00D03A62"/>
    <w:rsid w:val="00D43060"/>
    <w:rsid w:val="00D4398B"/>
    <w:rsid w:val="00D53D39"/>
    <w:rsid w:val="00D774DA"/>
    <w:rsid w:val="00D84408"/>
    <w:rsid w:val="00DA45B1"/>
    <w:rsid w:val="00DB491B"/>
    <w:rsid w:val="00DB689F"/>
    <w:rsid w:val="00E0019C"/>
    <w:rsid w:val="00E132FD"/>
    <w:rsid w:val="00E134E7"/>
    <w:rsid w:val="00E16061"/>
    <w:rsid w:val="00E3418B"/>
    <w:rsid w:val="00E64811"/>
    <w:rsid w:val="00E67785"/>
    <w:rsid w:val="00E8717D"/>
    <w:rsid w:val="00E9604F"/>
    <w:rsid w:val="00EB1BC9"/>
    <w:rsid w:val="00EB4B94"/>
    <w:rsid w:val="00ED42DE"/>
    <w:rsid w:val="00ED4795"/>
    <w:rsid w:val="00EF2438"/>
    <w:rsid w:val="00F10AAA"/>
    <w:rsid w:val="00F678EF"/>
    <w:rsid w:val="00F95135"/>
    <w:rsid w:val="00FA167F"/>
    <w:rsid w:val="00FA2EB4"/>
    <w:rsid w:val="00FA5F2B"/>
    <w:rsid w:val="00FB5430"/>
    <w:rsid w:val="00FB7AF6"/>
    <w:rsid w:val="00FE19F9"/>
    <w:rsid w:val="00FF15F4"/>
    <w:rsid w:val="00FF4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ind w:left="708"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ind w:left="284"/>
      <w:jc w:val="both"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"/>
    <w:qFormat/>
    <w:pPr>
      <w:keepNext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uiPriority w:val="9"/>
    <w:qFormat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link w:val="60"/>
    <w:uiPriority w:val="9"/>
    <w:qFormat/>
    <w:pPr>
      <w:keepNext/>
      <w:ind w:left="708"/>
      <w:outlineLvl w:val="5"/>
    </w:pPr>
    <w:rPr>
      <w:sz w:val="24"/>
    </w:rPr>
  </w:style>
  <w:style w:type="paragraph" w:styleId="7">
    <w:name w:val="heading 7"/>
    <w:basedOn w:val="a"/>
    <w:next w:val="a"/>
    <w:link w:val="70"/>
    <w:uiPriority w:val="9"/>
    <w:qFormat/>
    <w:pPr>
      <w:keepNext/>
      <w:outlineLvl w:val="6"/>
    </w:pPr>
  </w:style>
  <w:style w:type="paragraph" w:styleId="8">
    <w:name w:val="heading 8"/>
    <w:basedOn w:val="a"/>
    <w:next w:val="a"/>
    <w:link w:val="80"/>
    <w:uiPriority w:val="9"/>
    <w:qFormat/>
    <w:pPr>
      <w:keepNext/>
      <w:outlineLvl w:val="7"/>
    </w:pPr>
    <w:rPr>
      <w:sz w:val="28"/>
    </w:rPr>
  </w:style>
  <w:style w:type="paragraph" w:styleId="9">
    <w:name w:val="heading 9"/>
    <w:basedOn w:val="a"/>
    <w:next w:val="a"/>
    <w:link w:val="90"/>
    <w:uiPriority w:val="9"/>
    <w:qFormat/>
    <w:pPr>
      <w:keepNext/>
      <w:spacing w:line="360" w:lineRule="auto"/>
      <w:jc w:val="center"/>
      <w:outlineLvl w:val="8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4352F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4352F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4352F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4352F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4352F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4352F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semiHidden/>
    <w:rsid w:val="004352F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4352F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4352FE"/>
    <w:rPr>
      <w:rFonts w:ascii="Cambria" w:eastAsia="Times New Roman" w:hAnsi="Cambria" w:cs="Times New Roman"/>
      <w:sz w:val="22"/>
      <w:szCs w:val="22"/>
    </w:rPr>
  </w:style>
  <w:style w:type="paragraph" w:styleId="a3">
    <w:name w:val="header"/>
    <w:basedOn w:val="a"/>
    <w:link w:val="a4"/>
    <w:uiPriority w:val="99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link w:val="a3"/>
    <w:uiPriority w:val="99"/>
    <w:locked/>
    <w:rsid w:val="00552607"/>
    <w:rPr>
      <w:lang w:val="ru-RU" w:eastAsia="ru-RU"/>
    </w:rPr>
  </w:style>
  <w:style w:type="character" w:styleId="a5">
    <w:name w:val="page number"/>
    <w:uiPriority w:val="99"/>
    <w:rPr>
      <w:rFonts w:cs="Times New Roman"/>
    </w:rPr>
  </w:style>
  <w:style w:type="paragraph" w:styleId="a6">
    <w:name w:val="Body Text Indent"/>
    <w:basedOn w:val="a"/>
    <w:link w:val="a7"/>
    <w:uiPriority w:val="99"/>
    <w:pPr>
      <w:ind w:left="705"/>
    </w:pPr>
    <w:rPr>
      <w:sz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4352FE"/>
  </w:style>
  <w:style w:type="paragraph" w:styleId="a8">
    <w:name w:val="Body Text"/>
    <w:basedOn w:val="a"/>
    <w:link w:val="a9"/>
    <w:uiPriority w:val="99"/>
    <w:rPr>
      <w:sz w:val="28"/>
    </w:rPr>
  </w:style>
  <w:style w:type="character" w:customStyle="1" w:styleId="a9">
    <w:name w:val="Основной текст Знак"/>
    <w:basedOn w:val="a0"/>
    <w:link w:val="a8"/>
    <w:uiPriority w:val="99"/>
    <w:semiHidden/>
    <w:rsid w:val="004352FE"/>
  </w:style>
  <w:style w:type="paragraph" w:styleId="aa">
    <w:name w:val="caption"/>
    <w:basedOn w:val="a"/>
    <w:next w:val="a"/>
    <w:uiPriority w:val="35"/>
    <w:qFormat/>
    <w:pPr>
      <w:jc w:val="center"/>
    </w:pPr>
    <w:rPr>
      <w:b/>
      <w:sz w:val="24"/>
    </w:rPr>
  </w:style>
  <w:style w:type="paragraph" w:styleId="21">
    <w:name w:val="Body Text 2"/>
    <w:basedOn w:val="a"/>
    <w:link w:val="22"/>
    <w:uiPriority w:val="99"/>
    <w:pPr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4352FE"/>
  </w:style>
  <w:style w:type="paragraph" w:styleId="ab">
    <w:name w:val="footer"/>
    <w:basedOn w:val="a"/>
    <w:link w:val="ac"/>
    <w:uiPriority w:val="99"/>
    <w:pPr>
      <w:tabs>
        <w:tab w:val="center" w:pos="4153"/>
        <w:tab w:val="right" w:pos="8306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4352FE"/>
  </w:style>
  <w:style w:type="paragraph" w:styleId="23">
    <w:name w:val="Body Text Indent 2"/>
    <w:basedOn w:val="a"/>
    <w:link w:val="24"/>
    <w:uiPriority w:val="99"/>
    <w:pPr>
      <w:ind w:firstLine="708"/>
      <w:jc w:val="both"/>
    </w:pPr>
    <w:rPr>
      <w:sz w:val="24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4352FE"/>
  </w:style>
  <w:style w:type="paragraph" w:styleId="31">
    <w:name w:val="Body Text 3"/>
    <w:basedOn w:val="a"/>
    <w:link w:val="32"/>
    <w:uiPriority w:val="99"/>
    <w:rPr>
      <w:sz w:val="24"/>
    </w:rPr>
  </w:style>
  <w:style w:type="character" w:customStyle="1" w:styleId="32">
    <w:name w:val="Основной текст 3 Знак"/>
    <w:link w:val="31"/>
    <w:uiPriority w:val="99"/>
    <w:locked/>
    <w:rsid w:val="00425EA5"/>
    <w:rPr>
      <w:sz w:val="24"/>
      <w:lang w:val="ru-RU" w:eastAsia="ru-RU"/>
    </w:rPr>
  </w:style>
  <w:style w:type="paragraph" w:styleId="ad">
    <w:name w:val="Document Map"/>
    <w:basedOn w:val="a"/>
    <w:link w:val="ae"/>
    <w:uiPriority w:val="99"/>
    <w:semiHidden/>
    <w:pPr>
      <w:shd w:val="clear" w:color="auto" w:fill="000080"/>
    </w:pPr>
    <w:rPr>
      <w:rFonts w:ascii="Tahoma" w:hAnsi="Tahoma"/>
    </w:rPr>
  </w:style>
  <w:style w:type="character" w:customStyle="1" w:styleId="ae">
    <w:name w:val="Схема документа Знак"/>
    <w:link w:val="ad"/>
    <w:uiPriority w:val="99"/>
    <w:semiHidden/>
    <w:rsid w:val="004352FE"/>
    <w:rPr>
      <w:sz w:val="0"/>
      <w:szCs w:val="0"/>
    </w:rPr>
  </w:style>
  <w:style w:type="character" w:styleId="af">
    <w:name w:val="Hyperlink"/>
    <w:uiPriority w:val="99"/>
    <w:rsid w:val="000D6536"/>
    <w:rPr>
      <w:color w:val="0000FF"/>
      <w:u w:val="single"/>
    </w:rPr>
  </w:style>
  <w:style w:type="paragraph" w:styleId="af0">
    <w:name w:val="Balloon Text"/>
    <w:basedOn w:val="a"/>
    <w:link w:val="af1"/>
    <w:uiPriority w:val="99"/>
    <w:semiHidden/>
    <w:rsid w:val="00917FC0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rsid w:val="004352FE"/>
    <w:rPr>
      <w:sz w:val="0"/>
      <w:szCs w:val="0"/>
    </w:rPr>
  </w:style>
  <w:style w:type="paragraph" w:customStyle="1" w:styleId="CharCharChar">
    <w:name w:val="Знак Char Знак Знак Знак Char Знак Знак Знак Char"/>
    <w:basedOn w:val="a"/>
    <w:rsid w:val="00FE19F9"/>
    <w:pPr>
      <w:spacing w:after="160" w:line="240" w:lineRule="exact"/>
    </w:pPr>
    <w:rPr>
      <w:rFonts w:ascii="Arial" w:hAnsi="Arial" w:cs="Arial"/>
      <w:lang w:val="en-US" w:eastAsia="en-US"/>
    </w:rPr>
  </w:style>
  <w:style w:type="character" w:customStyle="1" w:styleId="af2">
    <w:name w:val="Знак Знак"/>
    <w:rsid w:val="003E569C"/>
    <w:rPr>
      <w:sz w:val="24"/>
      <w:lang w:val="ru-RU" w:eastAsia="ru-RU"/>
    </w:rPr>
  </w:style>
  <w:style w:type="paragraph" w:styleId="af3">
    <w:name w:val="List Paragraph"/>
    <w:basedOn w:val="a"/>
    <w:uiPriority w:val="34"/>
    <w:qFormat/>
    <w:rsid w:val="00552607"/>
    <w:pPr>
      <w:ind w:left="708"/>
    </w:pPr>
  </w:style>
  <w:style w:type="character" w:customStyle="1" w:styleId="11">
    <w:name w:val="Знак Знак1"/>
    <w:locked/>
    <w:rsid w:val="00013EB5"/>
    <w:rPr>
      <w:sz w:val="24"/>
      <w:lang w:val="ru-RU" w:eastAsia="ru-RU"/>
    </w:rPr>
  </w:style>
  <w:style w:type="character" w:customStyle="1" w:styleId="41">
    <w:name w:val="Знак Знак4"/>
    <w:locked/>
    <w:rsid w:val="00CA49B0"/>
    <w:rPr>
      <w:sz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4005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5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5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5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6960778315691A4168BEA1F49910B6C092ACF943F2CF796B4F8E4DDB907211E46E4C810B020BB9DYFI3E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&#1064;&#1072;&#1073;&#1083;&#1086;&#1085;&#1099;\blank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blank</Template>
  <TotalTime>15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MHC</Company>
  <LinksUpToDate>false</LinksUpToDate>
  <CharactersWithSpaces>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Ольга А Ивченко</dc:creator>
  <cp:keywords/>
  <dc:description/>
  <cp:lastModifiedBy>Татьяна Николаевна Надеева</cp:lastModifiedBy>
  <cp:revision>14</cp:revision>
  <cp:lastPrinted>2013-07-08T21:12:00Z</cp:lastPrinted>
  <dcterms:created xsi:type="dcterms:W3CDTF">2013-07-08T00:58:00Z</dcterms:created>
  <dcterms:modified xsi:type="dcterms:W3CDTF">2013-07-10T22:27:00Z</dcterms:modified>
</cp:coreProperties>
</file>